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264" w:rsidRDefault="00B15264" w:rsidP="00B15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TOKER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:rsidR="00B15264" w:rsidRDefault="000E2DB7" w:rsidP="00B15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Bodmin</w:t>
      </w:r>
      <w:r w:rsidR="00B15264">
        <w:rPr>
          <w:rFonts w:ascii="Times New Roman" w:hAnsi="Times New Roman" w:cs="Times New Roman"/>
          <w:sz w:val="24"/>
          <w:szCs w:val="24"/>
        </w:rPr>
        <w:t xml:space="preserve"> Priory.</w:t>
      </w:r>
    </w:p>
    <w:p w:rsidR="00B15264" w:rsidRDefault="00B15264" w:rsidP="00B15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5264" w:rsidRDefault="00B15264" w:rsidP="00B15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5264" w:rsidRDefault="00B15264" w:rsidP="00B1526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B15264" w:rsidRDefault="00B15264" w:rsidP="00B15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p.117)</w:t>
      </w:r>
    </w:p>
    <w:p w:rsidR="006C6E53" w:rsidRDefault="006C6E53" w:rsidP="00B15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same place.   (ibid.p.118)</w:t>
      </w:r>
    </w:p>
    <w:p w:rsidR="000E2DB7" w:rsidRDefault="000E2DB7" w:rsidP="000E2D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Bishop’s Palace, Exeter, by the Bishop.</w:t>
      </w:r>
    </w:p>
    <w:p w:rsidR="000E2DB7" w:rsidRDefault="000E2DB7" w:rsidP="00B15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(ibid.p.122)</w:t>
      </w:r>
    </w:p>
    <w:p w:rsidR="00B15264" w:rsidRDefault="00B15264" w:rsidP="00B15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5264" w:rsidRDefault="00B15264" w:rsidP="00B15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B15264" w:rsidP="00B15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2016</w:t>
      </w:r>
    </w:p>
    <w:p w:rsidR="000E2DB7" w:rsidRPr="00B15264" w:rsidRDefault="000E2DB7" w:rsidP="00B15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June 2016</w:t>
      </w:r>
      <w:bookmarkStart w:id="0" w:name="_GoBack"/>
      <w:bookmarkEnd w:id="0"/>
    </w:p>
    <w:sectPr w:rsidR="000E2DB7" w:rsidRPr="00B152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264" w:rsidRDefault="00B15264" w:rsidP="00E71FC3">
      <w:pPr>
        <w:spacing w:after="0" w:line="240" w:lineRule="auto"/>
      </w:pPr>
      <w:r>
        <w:separator/>
      </w:r>
    </w:p>
  </w:endnote>
  <w:endnote w:type="continuationSeparator" w:id="0">
    <w:p w:rsidR="00B15264" w:rsidRDefault="00B152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264" w:rsidRDefault="00B15264" w:rsidP="00E71FC3">
      <w:pPr>
        <w:spacing w:after="0" w:line="240" w:lineRule="auto"/>
      </w:pPr>
      <w:r>
        <w:separator/>
      </w:r>
    </w:p>
  </w:footnote>
  <w:footnote w:type="continuationSeparator" w:id="0">
    <w:p w:rsidR="00B15264" w:rsidRDefault="00B152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264"/>
    <w:rsid w:val="000E2DB7"/>
    <w:rsid w:val="006C6E53"/>
    <w:rsid w:val="00AB52E8"/>
    <w:rsid w:val="00B15264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C49AB"/>
  <w15:chartTrackingRefBased/>
  <w15:docId w15:val="{B309C79A-3D60-4D54-B64E-2D3E4EA9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0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2016-06-13T16:46:00Z</dcterms:created>
  <dcterms:modified xsi:type="dcterms:W3CDTF">2016-06-25T11:13:00Z</dcterms:modified>
</cp:coreProperties>
</file>